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7E069" w14:textId="5E659C55" w:rsidR="00D870B2" w:rsidRPr="00711DCF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060DF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 xml:space="preserve">3GPP TSG-RAN WG2 Meeting #111e                                                            </w:t>
      </w:r>
      <w:r w:rsidRPr="001F3C27">
        <w:rPr>
          <w:b/>
          <w:noProof/>
          <w:sz w:val="24"/>
        </w:rPr>
        <w:t>R2-20</w:t>
      </w:r>
      <w:r w:rsidR="0047331C">
        <w:rPr>
          <w:b/>
          <w:noProof/>
          <w:sz w:val="24"/>
        </w:rPr>
        <w:t>06964</w:t>
      </w:r>
      <w:bookmarkStart w:id="0" w:name="_GoBack"/>
      <w:bookmarkEnd w:id="0"/>
    </w:p>
    <w:p w14:paraId="351CA33D" w14:textId="63790F4F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August 17 to 28</w:t>
      </w:r>
      <w:r w:rsidRPr="0076784F">
        <w:rPr>
          <w:rFonts w:ascii="Arial" w:eastAsia="MS Mincho" w:hAnsi="Arial"/>
          <w:b/>
          <w:noProof/>
          <w:sz w:val="24"/>
        </w:rPr>
        <w:t>, 20</w:t>
      </w:r>
      <w:r>
        <w:rPr>
          <w:rFonts w:ascii="Arial" w:eastAsia="MS Mincho" w:hAnsi="Arial"/>
          <w:b/>
          <w:noProof/>
          <w:sz w:val="24"/>
        </w:rPr>
        <w:t>20</w:t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 w:rsidR="00347001">
        <w:rPr>
          <w:rFonts w:ascii="Arial" w:eastAsia="MS Mincho" w:hAnsi="Arial"/>
          <w:b/>
          <w:noProof/>
          <w:sz w:val="24"/>
        </w:rPr>
        <w:tab/>
      </w:r>
      <w:r w:rsidR="00347001">
        <w:rPr>
          <w:rFonts w:ascii="Arial" w:eastAsia="MS Mincho" w:hAnsi="Arial"/>
          <w:b/>
          <w:noProof/>
          <w:sz w:val="24"/>
        </w:rPr>
        <w:tab/>
        <w:t xml:space="preserve"> 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</w:t>
      </w:r>
      <w:r w:rsidR="00F47078">
        <w:rPr>
          <w:rFonts w:cs="Arial"/>
          <w:bCs/>
          <w:i/>
          <w:iCs/>
          <w:color w:val="2F5496"/>
          <w:sz w:val="24"/>
          <w:szCs w:val="28"/>
          <w:lang w:val="pt-PT"/>
        </w:rPr>
        <w:tab/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1C047D26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pt-PT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B3F71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  <w:t>8.4</w:t>
      </w:r>
    </w:p>
    <w:p w14:paraId="5D21C94C" w14:textId="3FCBC142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 xml:space="preserve">Qualcomm Incorporated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Rapporteur)</w:t>
      </w:r>
    </w:p>
    <w:p w14:paraId="74344D9C" w14:textId="0BF39EC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A16C0">
        <w:rPr>
          <w:rFonts w:ascii="Arial" w:hAnsi="Arial"/>
          <w:sz w:val="24"/>
        </w:rPr>
        <w:t>Workplan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>(</w:t>
      </w:r>
      <w:proofErr w:type="spellStart"/>
      <w:r w:rsidR="005F21F1">
        <w:t>NR_IAB_enh</w:t>
      </w:r>
      <w:proofErr w:type="spellEnd"/>
      <w:r w:rsidR="005F21F1">
        <w:t xml:space="preserve">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1" w:name="_Hlk26854989"/>
            <w:bookmarkStart w:id="2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3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3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Topology, routing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1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2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13A2D8A8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proofErr w:type="spellStart"/>
      <w:r w:rsidR="005F21F1">
        <w:t>hanlded</w:t>
      </w:r>
      <w:proofErr w:type="spellEnd"/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146449A2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schedule has been moved back by 6 months due to RAN4’s delay with completion of Rel-16 IAB efforts.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lastRenderedPageBreak/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ListParagraph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Type 1/2/3 RLF recovery </w:t>
            </w:r>
            <w:proofErr w:type="spellStart"/>
            <w:r>
              <w:t>signaling</w:t>
            </w:r>
            <w:proofErr w:type="spellEnd"/>
            <w:r>
              <w:t xml:space="preserve"> and </w:t>
            </w:r>
            <w:proofErr w:type="spellStart"/>
            <w:r>
              <w:t>behavior</w:t>
            </w:r>
            <w:proofErr w:type="spellEnd"/>
            <w:r>
              <w:t>: discussion started in Rel-16</w:t>
            </w:r>
          </w:p>
          <w:p w14:paraId="289DA20C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</w:t>
            </w:r>
            <w:proofErr w:type="spellStart"/>
            <w:r>
              <w:t>fo</w:t>
            </w:r>
            <w:proofErr w:type="spellEnd"/>
            <w:r>
              <w:t xml:space="preserve">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lastRenderedPageBreak/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53FEE713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52728DA4" w14:textId="3FC3C189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0FB0AAD7" w14:textId="47C81FFD" w:rsidR="00B30ADA" w:rsidRDefault="00B30ADA" w:rsidP="00B30ADA">
            <w:pPr>
              <w:spacing w:before="60" w:after="60"/>
              <w:jc w:val="center"/>
            </w:pPr>
            <w:r>
              <w:t>?</w:t>
            </w:r>
          </w:p>
        </w:tc>
        <w:tc>
          <w:tcPr>
            <w:tcW w:w="6007" w:type="dxa"/>
            <w:shd w:val="clear" w:color="auto" w:fill="CCFFFF"/>
          </w:tcPr>
          <w:p w14:paraId="24A2F398" w14:textId="02AF7260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RAN2 may not have TUs allocated for this meeting. If not, companies can send contributions to start exchange on views on the various topics. </w:t>
            </w:r>
          </w:p>
          <w:p w14:paraId="19F1962A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4116ABAC" w14:textId="7CC4740E" w:rsidR="00B30ADA" w:rsidRDefault="00B30ADA" w:rsidP="00B30ADA">
            <w:pPr>
              <w:spacing w:after="160" w:line="259" w:lineRule="auto"/>
            </w:pPr>
            <w:r>
              <w:t>Otherwise, the discussion can start on the topics provided for RAN2 #111e</w:t>
            </w: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1D5A4524" w:rsidR="00B30ADA" w:rsidRPr="00AB11F6" w:rsidRDefault="00B30ADA" w:rsidP="00B30ADA">
            <w:pPr>
              <w:spacing w:before="60" w:after="60"/>
            </w:pPr>
            <w:r w:rsidRPr="00AB11F6">
              <w:t>Oct 26 to Nov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75D70E7C" w14:textId="4CBF96A1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2C3CA26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AB11F6">
              <w:t>Oct 26 to Nov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00F8D43A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AB11F6">
              <w:t>Oct 26 to Nov 13,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13DA421F" w:rsidR="00B30ADA" w:rsidRDefault="00B30ADA" w:rsidP="00B30ADA">
            <w:pPr>
              <w:spacing w:before="60" w:after="60"/>
            </w:pPr>
            <w:r>
              <w:t>#104</w:t>
            </w:r>
          </w:p>
        </w:tc>
        <w:tc>
          <w:tcPr>
            <w:tcW w:w="1260" w:type="dxa"/>
            <w:shd w:val="clear" w:color="auto" w:fill="FF99FF"/>
          </w:tcPr>
          <w:p w14:paraId="6082F917" w14:textId="6010A7CE" w:rsidR="00B30ADA" w:rsidRDefault="00B30ADA" w:rsidP="00B30ADA">
            <w:pPr>
              <w:spacing w:before="60" w:after="60"/>
            </w:pPr>
            <w:r>
              <w:t>March 1-5,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1DB12266" w14:textId="357B1F7E" w:rsidR="00B30ADA" w:rsidRDefault="00B30ADA" w:rsidP="00B30ADA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2DE6496C" w:rsidR="00B30ADA" w:rsidRDefault="00B30ADA" w:rsidP="00B30ADA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CCFFFF"/>
          </w:tcPr>
          <w:p w14:paraId="5D1EBA06" w14:textId="3E4BD4F8" w:rsidR="00B30ADA" w:rsidRDefault="00B30ADA" w:rsidP="00B30ADA">
            <w:pPr>
              <w:spacing w:before="60" w:after="60"/>
            </w:pPr>
            <w:r w:rsidRPr="0088376F">
              <w:t>March 1-5,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519822F" w14:textId="4F73E416" w:rsidR="00B30ADA" w:rsidRPr="00BA3913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769B8BBF" w:rsidR="00B30ADA" w:rsidRDefault="00B30ADA" w:rsidP="00B30ADA">
            <w:pPr>
              <w:spacing w:before="60" w:after="60"/>
            </w:pPr>
            <w:r>
              <w:t>#111</w:t>
            </w:r>
          </w:p>
        </w:tc>
        <w:tc>
          <w:tcPr>
            <w:tcW w:w="1260" w:type="dxa"/>
            <w:shd w:val="clear" w:color="auto" w:fill="FFD966"/>
          </w:tcPr>
          <w:p w14:paraId="2074AB01" w14:textId="7800E2D5" w:rsidR="00B30ADA" w:rsidRDefault="00B30ADA" w:rsidP="00B30ADA">
            <w:pPr>
              <w:spacing w:before="60" w:after="60"/>
            </w:pPr>
            <w:r w:rsidRPr="0088376F">
              <w:t>March 1-5,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1BB8F09E" w14:textId="2C020C7D" w:rsidR="00B30ADA" w:rsidRPr="00621371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011ADFE5" w14:textId="77777777" w:rsidTr="00EB4566">
        <w:tc>
          <w:tcPr>
            <w:tcW w:w="1028" w:type="dxa"/>
            <w:shd w:val="clear" w:color="auto" w:fill="FFFFFF"/>
          </w:tcPr>
          <w:p w14:paraId="3B9C4C74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762DC52B" w14:textId="214126B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8e</w:t>
            </w:r>
          </w:p>
        </w:tc>
        <w:tc>
          <w:tcPr>
            <w:tcW w:w="1260" w:type="dxa"/>
            <w:shd w:val="clear" w:color="auto" w:fill="FFFFFF"/>
          </w:tcPr>
          <w:p w14:paraId="54F20A51" w14:textId="213E49C2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88376F">
              <w:t>March 1-5, 2021</w:t>
            </w:r>
          </w:p>
        </w:tc>
        <w:tc>
          <w:tcPr>
            <w:tcW w:w="563" w:type="dxa"/>
            <w:shd w:val="clear" w:color="auto" w:fill="FFFFFF"/>
          </w:tcPr>
          <w:p w14:paraId="64829D77" w14:textId="1B673BD3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01DFC87C" w14:textId="77B5339A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10B0E01" w14:textId="77777777" w:rsidTr="00EB4566">
        <w:tc>
          <w:tcPr>
            <w:tcW w:w="1028" w:type="dxa"/>
            <w:shd w:val="clear" w:color="auto" w:fill="FFFFFF"/>
          </w:tcPr>
          <w:p w14:paraId="7F0BF310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878975C" w14:textId="0023964B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8e</w:t>
            </w:r>
          </w:p>
        </w:tc>
        <w:tc>
          <w:tcPr>
            <w:tcW w:w="1260" w:type="dxa"/>
            <w:shd w:val="clear" w:color="auto" w:fill="FFFFFF"/>
          </w:tcPr>
          <w:p w14:paraId="1553501C" w14:textId="3E506BC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88376F">
              <w:t>March 1-5, 2021</w:t>
            </w:r>
          </w:p>
        </w:tc>
        <w:tc>
          <w:tcPr>
            <w:tcW w:w="563" w:type="dxa"/>
            <w:shd w:val="clear" w:color="auto" w:fill="FFFFFF"/>
          </w:tcPr>
          <w:p w14:paraId="3834F1AD" w14:textId="503B6668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622859D4" w14:textId="7D89940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B30ADA" w:rsidRPr="00A23966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B30ADA" w:rsidRDefault="00B30ADA" w:rsidP="00B30ADA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6F2185A1" w:rsidR="00B30ADA" w:rsidRDefault="00B30ADA" w:rsidP="00B30ADA">
            <w:pPr>
              <w:spacing w:before="60" w:after="60"/>
            </w:pPr>
            <w:r>
              <w:t>April 19-23,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C17BE89" w14:textId="19527FF7" w:rsidR="00B30ADA" w:rsidRDefault="00B30ADA" w:rsidP="00B30ADA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B30ADA" w:rsidRDefault="00B30ADA" w:rsidP="00B30ADA">
            <w:pPr>
              <w:spacing w:before="60" w:after="60"/>
            </w:pPr>
            <w:bookmarkStart w:id="4" w:name="_Hlk20474188"/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B30ADA" w:rsidRDefault="00B30ADA" w:rsidP="00B30ADA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946499B" w:rsidR="00B30ADA" w:rsidRDefault="00B30ADA" w:rsidP="00B30ADA">
            <w:pPr>
              <w:spacing w:before="60" w:after="60"/>
            </w:pPr>
            <w:r>
              <w:t>April 19-23,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AE4F275" w14:textId="0D03F1F6" w:rsidR="00B30ADA" w:rsidRDefault="00B30ADA" w:rsidP="00B30ADA">
            <w:pPr>
              <w:pStyle w:val="maintext"/>
              <w:spacing w:line="240" w:lineRule="auto"/>
              <w:ind w:firstLineChars="0" w:firstLine="0"/>
              <w:jc w:val="left"/>
            </w:pPr>
            <w:r>
              <w:rPr>
                <w:color w:val="000000"/>
              </w:rPr>
              <w:t>Continue efforts</w:t>
            </w:r>
          </w:p>
        </w:tc>
      </w:tr>
      <w:bookmarkEnd w:id="4"/>
      <w:tr w:rsidR="00B30ADA" w14:paraId="18CD5657" w14:textId="77777777" w:rsidTr="00EB4566">
        <w:tc>
          <w:tcPr>
            <w:tcW w:w="1028" w:type="dxa"/>
            <w:shd w:val="clear" w:color="auto" w:fill="FFD966"/>
          </w:tcPr>
          <w:p w14:paraId="35EE4DC0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22996A5" w14:textId="1A92C3E4" w:rsidR="00B30ADA" w:rsidRDefault="00B30ADA" w:rsidP="00B30ADA">
            <w:pPr>
              <w:spacing w:before="60" w:after="60"/>
            </w:pPr>
            <w:r>
              <w:t>#111bis</w:t>
            </w:r>
          </w:p>
        </w:tc>
        <w:tc>
          <w:tcPr>
            <w:tcW w:w="1260" w:type="dxa"/>
            <w:shd w:val="clear" w:color="auto" w:fill="FFD966"/>
          </w:tcPr>
          <w:p w14:paraId="6084EDE3" w14:textId="586A73BF" w:rsidR="00B30ADA" w:rsidRDefault="00B30ADA" w:rsidP="00B30ADA">
            <w:pPr>
              <w:spacing w:before="60" w:after="60"/>
            </w:pPr>
            <w:r>
              <w:t>April 19-23, 2021</w:t>
            </w:r>
          </w:p>
        </w:tc>
        <w:tc>
          <w:tcPr>
            <w:tcW w:w="563" w:type="dxa"/>
            <w:shd w:val="clear" w:color="auto" w:fill="FFD966"/>
          </w:tcPr>
          <w:p w14:paraId="66A71546" w14:textId="42E616C0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44735D41" w14:textId="6B662BED" w:rsidR="00B30ADA" w:rsidRDefault="00B30ADA" w:rsidP="00B30ADA">
            <w:pPr>
              <w:spacing w:before="60" w:after="60" w:line="276" w:lineRule="auto"/>
            </w:pPr>
            <w:r w:rsidRPr="00453473">
              <w:rPr>
                <w:color w:val="000000"/>
              </w:rPr>
              <w:t>Continue efforts</w:t>
            </w:r>
          </w:p>
        </w:tc>
      </w:tr>
      <w:tr w:rsidR="00B30ADA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06E752A9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April 19-23,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554328E4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35AE2ED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April 19-23, 2021</w:t>
            </w:r>
          </w:p>
        </w:tc>
        <w:tc>
          <w:tcPr>
            <w:tcW w:w="563" w:type="dxa"/>
            <w:shd w:val="clear" w:color="auto" w:fill="FFFFFF"/>
          </w:tcPr>
          <w:p w14:paraId="21DB262D" w14:textId="6E5469D5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6F545C98" w14:textId="0C84A1BA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B30ADA" w:rsidRDefault="00B30ADA" w:rsidP="00B30ADA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44DB98F4" w:rsidR="00B30ADA" w:rsidRDefault="00B30ADA" w:rsidP="00B30ADA">
            <w:pPr>
              <w:spacing w:before="60" w:after="60"/>
            </w:pPr>
            <w:r>
              <w:t>May 24-28,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585B6EFF" w14:textId="2C701AFC" w:rsidR="00B30ADA" w:rsidRDefault="00B30ADA" w:rsidP="00B30ADA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B30ADA" w:rsidRDefault="00B30ADA" w:rsidP="00B30ADA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32F313FC" w:rsidR="00B30ADA" w:rsidRDefault="00B30ADA" w:rsidP="00B30ADA">
            <w:pPr>
              <w:spacing w:before="60" w:after="60"/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0D5D8BC4" w14:textId="63C80A97" w:rsidR="00B30ADA" w:rsidRPr="0086528E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B30ADA" w:rsidRDefault="00B30ADA" w:rsidP="00B30ADA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20B69245" w:rsidR="00B30ADA" w:rsidRDefault="00B30ADA" w:rsidP="00B30ADA">
            <w:pPr>
              <w:spacing w:before="60" w:after="60"/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B30ADA" w:rsidRDefault="00B30ADA" w:rsidP="00B30ADA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B3053E2" w14:textId="0C4B22EB" w:rsidR="00B30ADA" w:rsidRDefault="00B30ADA" w:rsidP="00B30ADA">
            <w:r>
              <w:rPr>
                <w:color w:val="000000"/>
              </w:rPr>
              <w:t>Continue efforts</w:t>
            </w:r>
          </w:p>
        </w:tc>
      </w:tr>
      <w:tr w:rsidR="00B30ADA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3EF578D6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2A1723A0" w14:textId="578E9D52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54BE7921" w14:textId="592189C1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6A2984C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1B9FCBF1" w14:textId="5949DA72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5C5FA59B" w14:textId="251D75E3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B30ADA" w:rsidRPr="00A23966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B30ADA" w:rsidRPr="0047536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B30ADA" w:rsidRDefault="00B30ADA" w:rsidP="00B30ADA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B30ADA" w:rsidRDefault="00B30ADA" w:rsidP="00B30ADA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B30ADA" w:rsidRDefault="00B30ADA" w:rsidP="00B30ADA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B30ADA" w:rsidRDefault="00B30ADA" w:rsidP="00B30ADA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B30ADA" w:rsidRDefault="00B30ADA" w:rsidP="00B30ADA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0A5E46ED" w:rsidR="00B30ADA" w:rsidRDefault="00B30ADA" w:rsidP="00B30ADA">
            <w:pPr>
              <w:spacing w:before="60" w:after="60"/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B30ADA" w:rsidRDefault="00B30ADA" w:rsidP="00B30ADA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2D104812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B30ADA" w:rsidRDefault="00B30ADA" w:rsidP="00B30ADA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D43215E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B30ADA" w:rsidRDefault="00B30ADA" w:rsidP="00B30ADA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B30ADA" w:rsidRDefault="00B30ADA" w:rsidP="00B30ADA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B30ADA" w:rsidRDefault="00B30ADA" w:rsidP="00B30ADA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B30ADA" w:rsidRDefault="00B30ADA" w:rsidP="00B30ADA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B30ADA" w:rsidRDefault="00B30ADA" w:rsidP="00B30ADA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B30ADA" w:rsidRDefault="00B30ADA" w:rsidP="00B30ADA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182644C9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B30ADA" w:rsidRDefault="00B30ADA" w:rsidP="00B30ADA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25286307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B30ADA" w:rsidRDefault="00B30ADA" w:rsidP="00B30ADA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591615E9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B30ADA" w:rsidRPr="00B03265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0F61BDD6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B30ADA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B30ADA" w:rsidRPr="00B03265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79DCF152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B30ADA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B30ADA" w:rsidRPr="00B03265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4209EBF3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2C22DB57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B30ADA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B30ADA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B30ADA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B30ADA" w:rsidRPr="0047536C" w:rsidRDefault="00B30ADA" w:rsidP="00B30ADA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77777777" w:rsidR="00B30ADA" w:rsidRPr="0047536C" w:rsidRDefault="00B30ADA" w:rsidP="00B30ADA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9-12, </w:t>
            </w:r>
            <w:r w:rsidRPr="0047536C">
              <w:rPr>
                <w:b/>
              </w:rPr>
              <w:t>2019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B30ADA" w:rsidRPr="0047536C" w:rsidRDefault="00B30ADA" w:rsidP="00B30ADA">
            <w:pPr>
              <w:spacing w:before="60" w:after="60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04E4338" w:rsidR="00B30ADA" w:rsidRPr="0047536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  <w:r w:rsidRPr="00D95F4A">
              <w:rPr>
                <w:b/>
              </w:rPr>
              <w:t xml:space="preserve"> </w:t>
            </w:r>
          </w:p>
        </w:tc>
      </w:tr>
      <w:tr w:rsidR="00B30ADA" w14:paraId="205D0413" w14:textId="77777777" w:rsidTr="00167246">
        <w:tc>
          <w:tcPr>
            <w:tcW w:w="1028" w:type="dxa"/>
            <w:shd w:val="clear" w:color="auto" w:fill="FFFFFF" w:themeFill="background1"/>
          </w:tcPr>
          <w:p w14:paraId="26C02437" w14:textId="442EF1F8" w:rsidR="00B30ADA" w:rsidRPr="00D95F4A" w:rsidRDefault="00B30ADA" w:rsidP="00B30ADA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343A1B90" w14:textId="51DC2853" w:rsidR="00B30ADA" w:rsidRDefault="00B30ADA" w:rsidP="00B30ADA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4402507" w14:textId="54D23409" w:rsidR="00B30ADA" w:rsidRPr="00D95F4A" w:rsidRDefault="00B30ADA" w:rsidP="00B30ADA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1BD93C7C" w14:textId="0ADDC48F" w:rsidR="00B30ADA" w:rsidRPr="00DB2B5D" w:rsidRDefault="00B30ADA" w:rsidP="00B30ADA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7F22AB3" w14:textId="78CA5EF0" w:rsidR="00B30ADA" w:rsidRPr="00D95F4A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B30ADA" w14:paraId="59300AB4" w14:textId="77777777" w:rsidTr="00167246">
        <w:tc>
          <w:tcPr>
            <w:tcW w:w="1028" w:type="dxa"/>
            <w:shd w:val="clear" w:color="auto" w:fill="FFFFFF" w:themeFill="background1"/>
          </w:tcPr>
          <w:p w14:paraId="495F3F9C" w14:textId="06A917D9" w:rsidR="00B30ADA" w:rsidRPr="00D95F4A" w:rsidRDefault="00B30ADA" w:rsidP="00B30ADA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66181052" w14:textId="5B5F71A9" w:rsidR="00B30ADA" w:rsidRDefault="00B30ADA" w:rsidP="00B30ADA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44371306" w14:textId="1F231730" w:rsidR="00B30ADA" w:rsidRPr="00D95F4A" w:rsidRDefault="00B30ADA" w:rsidP="00B30ADA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0FE1A2FA" w14:textId="7A142970" w:rsidR="00B30ADA" w:rsidRPr="00DB2B5D" w:rsidRDefault="00B30ADA" w:rsidP="00B30ADA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5E360378" w14:textId="7286984F" w:rsidR="00B30ADA" w:rsidRPr="00D95F4A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B30ADA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B30ADA" w:rsidRPr="00DB2B5D" w:rsidRDefault="00B30ADA" w:rsidP="00B30ADA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B30ADA" w:rsidRPr="00DB2B5D" w:rsidRDefault="00B30ADA" w:rsidP="00B30ADA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77777777" w:rsidR="00B30ADA" w:rsidRPr="00D95F4A" w:rsidRDefault="00B30ADA" w:rsidP="00B30ADA">
            <w:pPr>
              <w:spacing w:before="60" w:after="60"/>
            </w:pPr>
            <w:r w:rsidRPr="00D95F4A">
              <w:rPr>
                <w:b/>
              </w:rPr>
              <w:t>March 16-19, 2020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B30ADA" w:rsidRPr="00DB2B5D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F2FC679" w:rsidR="00B30ADA" w:rsidRPr="00DB2B5D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ASN.1 freeze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5243153F" w:rsidR="00167A87" w:rsidRPr="00E5246F" w:rsidRDefault="00167A87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5" w:name="OLE_LINK3"/>
      <w:bookmarkStart w:id="6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5"/>
      <w:r>
        <w:rPr>
          <w:lang w:val="en-US" w:eastAsia="zh-CN"/>
        </w:rPr>
        <w:t xml:space="preserve">201293: Revised WID for </w:t>
      </w:r>
      <w:proofErr w:type="spellStart"/>
      <w:r>
        <w:rPr>
          <w:lang w:val="en-US" w:eastAsia="zh-CN"/>
        </w:rPr>
        <w:t>NR_IAB_enh</w:t>
      </w:r>
      <w:proofErr w:type="spellEnd"/>
      <w:r w:rsidRPr="001A3EAE">
        <w:rPr>
          <w:lang w:val="en-US" w:eastAsia="zh-CN"/>
        </w:rPr>
        <w:t>; TSG RAN Meeting #8</w:t>
      </w:r>
      <w:r>
        <w:rPr>
          <w:lang w:val="en-US" w:eastAsia="zh-CN"/>
        </w:rPr>
        <w:t>8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>
        <w:rPr>
          <w:lang w:val="en-US" w:eastAsia="zh-CN"/>
        </w:rPr>
        <w:t>June</w:t>
      </w:r>
      <w:r w:rsidRPr="001A3EAE">
        <w:rPr>
          <w:lang w:val="en-US" w:eastAsia="zh-CN"/>
        </w:rPr>
        <w:t xml:space="preserve"> </w:t>
      </w:r>
      <w:r>
        <w:rPr>
          <w:lang w:val="en-US" w:eastAsia="zh-CN"/>
        </w:rPr>
        <w:t>29 - July 3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6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D460D" w14:textId="77777777" w:rsidR="004378F1" w:rsidRDefault="004378F1">
      <w:r>
        <w:separator/>
      </w:r>
    </w:p>
  </w:endnote>
  <w:endnote w:type="continuationSeparator" w:id="0">
    <w:p w14:paraId="568172C1" w14:textId="77777777" w:rsidR="004378F1" w:rsidRDefault="00437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3BCCD" w14:textId="77777777" w:rsidR="004378F1" w:rsidRDefault="004378F1">
      <w:r>
        <w:separator/>
      </w:r>
    </w:p>
  </w:footnote>
  <w:footnote w:type="continuationSeparator" w:id="0">
    <w:p w14:paraId="47CE4640" w14:textId="77777777" w:rsidR="004378F1" w:rsidRDefault="00437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0"/>
  </w:num>
  <w:num w:numId="4">
    <w:abstractNumId w:val="15"/>
  </w:num>
  <w:num w:numId="5">
    <w:abstractNumId w:val="5"/>
  </w:num>
  <w:num w:numId="6">
    <w:abstractNumId w:val="8"/>
  </w:num>
  <w:num w:numId="7">
    <w:abstractNumId w:val="25"/>
  </w:num>
  <w:num w:numId="8">
    <w:abstractNumId w:val="3"/>
  </w:num>
  <w:num w:numId="9">
    <w:abstractNumId w:val="19"/>
  </w:num>
  <w:num w:numId="10">
    <w:abstractNumId w:val="27"/>
  </w:num>
  <w:num w:numId="11">
    <w:abstractNumId w:val="6"/>
  </w:num>
  <w:num w:numId="12">
    <w:abstractNumId w:val="21"/>
  </w:num>
  <w:num w:numId="13">
    <w:abstractNumId w:val="28"/>
  </w:num>
  <w:num w:numId="14">
    <w:abstractNumId w:val="2"/>
  </w:num>
  <w:num w:numId="15">
    <w:abstractNumId w:val="29"/>
  </w:num>
  <w:num w:numId="16">
    <w:abstractNumId w:val="26"/>
  </w:num>
  <w:num w:numId="17">
    <w:abstractNumId w:val="23"/>
  </w:num>
  <w:num w:numId="18">
    <w:abstractNumId w:val="24"/>
  </w:num>
  <w:num w:numId="19">
    <w:abstractNumId w:val="13"/>
  </w:num>
  <w:num w:numId="20">
    <w:abstractNumId w:val="24"/>
  </w:num>
  <w:num w:numId="21">
    <w:abstractNumId w:val="20"/>
  </w:num>
  <w:num w:numId="22">
    <w:abstractNumId w:val="1"/>
  </w:num>
  <w:num w:numId="23">
    <w:abstractNumId w:val="24"/>
  </w:num>
  <w:num w:numId="24">
    <w:abstractNumId w:val="24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12"/>
  </w:num>
  <w:num w:numId="31">
    <w:abstractNumId w:val="10"/>
  </w:num>
  <w:num w:numId="32">
    <w:abstractNumId w:val="11"/>
  </w:num>
  <w:num w:numId="33">
    <w:abstractNumId w:val="4"/>
  </w:num>
  <w:num w:numId="34">
    <w:abstractNumId w:val="16"/>
  </w:num>
  <w:num w:numId="35">
    <w:abstractNumId w:val="7"/>
  </w:num>
  <w:num w:numId="36">
    <w:abstractNumId w:val="17"/>
  </w:num>
  <w:num w:numId="37">
    <w:abstractNumId w:val="14"/>
  </w:num>
  <w:num w:numId="38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9F6"/>
    <w:rsid w:val="0000409B"/>
    <w:rsid w:val="000064F6"/>
    <w:rsid w:val="00006EBD"/>
    <w:rsid w:val="00010161"/>
    <w:rsid w:val="00012887"/>
    <w:rsid w:val="00013C23"/>
    <w:rsid w:val="000152D3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4ED2"/>
    <w:rsid w:val="00045625"/>
    <w:rsid w:val="0004707F"/>
    <w:rsid w:val="0006135D"/>
    <w:rsid w:val="00061505"/>
    <w:rsid w:val="00065659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3164"/>
    <w:rsid w:val="00096258"/>
    <w:rsid w:val="0009788E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AA7"/>
    <w:rsid w:val="000C522B"/>
    <w:rsid w:val="000C5567"/>
    <w:rsid w:val="000C77C8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FB0"/>
    <w:rsid w:val="001D6CF3"/>
    <w:rsid w:val="001E284D"/>
    <w:rsid w:val="001E53A0"/>
    <w:rsid w:val="001F168B"/>
    <w:rsid w:val="001F1CFE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5B7D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55BF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E72"/>
    <w:rsid w:val="00337B1A"/>
    <w:rsid w:val="003417CA"/>
    <w:rsid w:val="00344236"/>
    <w:rsid w:val="003452AB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2D36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A1265"/>
    <w:rsid w:val="003A16C0"/>
    <w:rsid w:val="003A3EA0"/>
    <w:rsid w:val="003A40EE"/>
    <w:rsid w:val="003A415E"/>
    <w:rsid w:val="003A4664"/>
    <w:rsid w:val="003A4749"/>
    <w:rsid w:val="003A4DA4"/>
    <w:rsid w:val="003A50F8"/>
    <w:rsid w:val="003A5C13"/>
    <w:rsid w:val="003B40AD"/>
    <w:rsid w:val="003C0176"/>
    <w:rsid w:val="003C0FA8"/>
    <w:rsid w:val="003C1BCC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23E8"/>
    <w:rsid w:val="00412662"/>
    <w:rsid w:val="004174BD"/>
    <w:rsid w:val="00420392"/>
    <w:rsid w:val="004203A6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D1DC6"/>
    <w:rsid w:val="004D3578"/>
    <w:rsid w:val="004D380D"/>
    <w:rsid w:val="004E0C79"/>
    <w:rsid w:val="004E213A"/>
    <w:rsid w:val="004E383E"/>
    <w:rsid w:val="004F156A"/>
    <w:rsid w:val="00502735"/>
    <w:rsid w:val="00502BC6"/>
    <w:rsid w:val="00503171"/>
    <w:rsid w:val="00506C28"/>
    <w:rsid w:val="00516518"/>
    <w:rsid w:val="0051770A"/>
    <w:rsid w:val="005234CD"/>
    <w:rsid w:val="00527DE0"/>
    <w:rsid w:val="00534DA0"/>
    <w:rsid w:val="00543E6C"/>
    <w:rsid w:val="00543F5F"/>
    <w:rsid w:val="00546CB4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43EE"/>
    <w:rsid w:val="005C528A"/>
    <w:rsid w:val="005C7E45"/>
    <w:rsid w:val="005D5447"/>
    <w:rsid w:val="005D661E"/>
    <w:rsid w:val="005E1A07"/>
    <w:rsid w:val="005F071B"/>
    <w:rsid w:val="005F21F1"/>
    <w:rsid w:val="005F2EDF"/>
    <w:rsid w:val="005F3692"/>
    <w:rsid w:val="005F4E8E"/>
    <w:rsid w:val="005F70C3"/>
    <w:rsid w:val="00602641"/>
    <w:rsid w:val="00603219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6466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3E48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B46"/>
    <w:rsid w:val="00873320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4069"/>
    <w:rsid w:val="008A07BA"/>
    <w:rsid w:val="008A203C"/>
    <w:rsid w:val="008A27FC"/>
    <w:rsid w:val="008A2D12"/>
    <w:rsid w:val="008B192A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13CA"/>
    <w:rsid w:val="009D2DA6"/>
    <w:rsid w:val="009D3714"/>
    <w:rsid w:val="009D4FAF"/>
    <w:rsid w:val="009D5E99"/>
    <w:rsid w:val="009E2AA6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5830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6A6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55A2"/>
    <w:rsid w:val="00CA6073"/>
    <w:rsid w:val="00CA654B"/>
    <w:rsid w:val="00CA7FB5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6F34"/>
    <w:rsid w:val="00D679C7"/>
    <w:rsid w:val="00D738D6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10BF"/>
    <w:rsid w:val="00E83697"/>
    <w:rsid w:val="00E83810"/>
    <w:rsid w:val="00E854D4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2026E"/>
    <w:rsid w:val="00F20B49"/>
    <w:rsid w:val="00F20C7B"/>
    <w:rsid w:val="00F2210A"/>
    <w:rsid w:val="00F24379"/>
    <w:rsid w:val="00F2595D"/>
    <w:rsid w:val="00F2754C"/>
    <w:rsid w:val="00F31CC8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1192"/>
    <w:rsid w:val="00FC40D3"/>
    <w:rsid w:val="00FC77D8"/>
    <w:rsid w:val="00FD03E5"/>
    <w:rsid w:val="00FD1FA7"/>
    <w:rsid w:val="00FD4EDD"/>
    <w:rsid w:val="00FE0DB2"/>
    <w:rsid w:val="00FE55FB"/>
    <w:rsid w:val="00FE5909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B7FDA3-B01B-4816-AA02-279301AED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6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10093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QC-111e</cp:lastModifiedBy>
  <cp:revision>2</cp:revision>
  <dcterms:created xsi:type="dcterms:W3CDTF">2020-08-06T15:26:00Z</dcterms:created>
  <dcterms:modified xsi:type="dcterms:W3CDTF">2020-08-06T15:26:00Z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